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Cardiff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Cardiff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Cardiff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Cardiff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Cardiff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Cardiff North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Cardiff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Cardiff North is estimated to be </w:t>
      </w:r>
      <w:r w:rsidRPr="00773DF7">
        <w:rPr>
          <w:rFonts w:ascii="Libre Franklin Light" w:eastAsia="Times New Roman" w:hAnsi="Libre Franklin Light" w:cs="Calibri Light"/>
          <w:b/>
          <w:bCs/>
          <w:color w:val="C45911" w:themeColor="accent2" w:themeShade="BF"/>
        </w:rPr>
        <w:t xml:space="preserve">£1,378,288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Cardiff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Cardiff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Cardiff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rdiff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Cardiff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rdiff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Cardiff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rdiff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Cardiff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Cardiff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Cardiff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Cardiff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Cardiff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Cardiff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£1,378,288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Cardiff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£464,280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£33,259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£831,796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£1,378,288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Cardiff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Cardiff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Cardiff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Cardiff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Cardiff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Cardiff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Cardiff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Cardiff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98CEB02-A670-4F64-BB24-0B13CC8C59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